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74DCC" w14:textId="77777777" w:rsidR="002E01FF" w:rsidRDefault="002E01FF" w:rsidP="002E01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GODYNG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19B06C38" w14:textId="77777777" w:rsidR="002E01FF" w:rsidRDefault="002E01FF" w:rsidP="002E01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Lime Street Ward, London.</w:t>
      </w:r>
    </w:p>
    <w:p w14:paraId="20346368" w14:textId="77777777" w:rsidR="002E01FF" w:rsidRDefault="002E01FF" w:rsidP="002E01FF">
      <w:pPr>
        <w:pStyle w:val="NoSpacing"/>
        <w:rPr>
          <w:rFonts w:eastAsia="Times New Roman" w:cs="Times New Roman"/>
          <w:szCs w:val="24"/>
        </w:rPr>
      </w:pPr>
    </w:p>
    <w:p w14:paraId="14D65610" w14:textId="77777777" w:rsidR="002E01FF" w:rsidRDefault="002E01FF" w:rsidP="002E01FF">
      <w:pPr>
        <w:pStyle w:val="NoSpacing"/>
        <w:rPr>
          <w:rFonts w:eastAsia="Times New Roman" w:cs="Times New Roman"/>
          <w:szCs w:val="24"/>
        </w:rPr>
      </w:pPr>
    </w:p>
    <w:p w14:paraId="7DB07003" w14:textId="77777777" w:rsidR="002E01FF" w:rsidRDefault="002E01FF" w:rsidP="002E01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a Constable.</w:t>
      </w:r>
    </w:p>
    <w:p w14:paraId="74C618E0" w14:textId="77777777" w:rsidR="002E01FF" w:rsidRDefault="002E01FF" w:rsidP="002E01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6EB537E4" w14:textId="77777777" w:rsidR="002E01FF" w:rsidRDefault="002E01FF" w:rsidP="002E01F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p.553)</w:t>
      </w:r>
    </w:p>
    <w:p w14:paraId="392E2309" w14:textId="77777777" w:rsidR="002E01FF" w:rsidRDefault="002E01FF" w:rsidP="002E01FF">
      <w:pPr>
        <w:pStyle w:val="NoSpacing"/>
        <w:rPr>
          <w:rFonts w:eastAsia="Times New Roman" w:cs="Times New Roman"/>
          <w:szCs w:val="24"/>
        </w:rPr>
      </w:pPr>
    </w:p>
    <w:p w14:paraId="3A02D7D4" w14:textId="77777777" w:rsidR="002E01FF" w:rsidRDefault="002E01FF" w:rsidP="002E01FF">
      <w:pPr>
        <w:pStyle w:val="NoSpacing"/>
        <w:rPr>
          <w:rFonts w:eastAsia="Times New Roman" w:cs="Times New Roman"/>
          <w:szCs w:val="24"/>
        </w:rPr>
      </w:pPr>
    </w:p>
    <w:p w14:paraId="1A1EA567" w14:textId="77777777" w:rsidR="002E01FF" w:rsidRDefault="002E01FF" w:rsidP="002E01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December 2023</w:t>
      </w:r>
    </w:p>
    <w:p w14:paraId="242F02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B091D" w14:textId="77777777" w:rsidR="002E01FF" w:rsidRDefault="002E01FF" w:rsidP="009139A6">
      <w:r>
        <w:separator/>
      </w:r>
    </w:p>
  </w:endnote>
  <w:endnote w:type="continuationSeparator" w:id="0">
    <w:p w14:paraId="7EF59B0E" w14:textId="77777777" w:rsidR="002E01FF" w:rsidRDefault="002E01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A7A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488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AA3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3D784" w14:textId="77777777" w:rsidR="002E01FF" w:rsidRDefault="002E01FF" w:rsidP="009139A6">
      <w:r>
        <w:separator/>
      </w:r>
    </w:p>
  </w:footnote>
  <w:footnote w:type="continuationSeparator" w:id="0">
    <w:p w14:paraId="68056D50" w14:textId="77777777" w:rsidR="002E01FF" w:rsidRDefault="002E01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7AE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CB6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7AE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1FF"/>
    <w:rsid w:val="000666E0"/>
    <w:rsid w:val="002510B7"/>
    <w:rsid w:val="002E01F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FAEA2"/>
  <w15:chartTrackingRefBased/>
  <w15:docId w15:val="{977E07AF-386E-4402-8CF9-F7B38ED7D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2023-12-26T20:04:00Z</dcterms:created>
  <dcterms:modified xsi:type="dcterms:W3CDTF">2023-12-26T20:05:00Z</dcterms:modified>
</cp:coreProperties>
</file>